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51B" w:rsidRPr="00480E0C" w:rsidRDefault="00943338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 w:rsidRPr="00480E0C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Pr="00480E0C">
        <w:rPr>
          <w:rFonts w:ascii="Times New Roman" w:hAnsi="Times New Roman" w:cs="Times New Roman"/>
          <w:szCs w:val="24"/>
        </w:rPr>
        <w:t>]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 xml:space="preserve">Руководителю Клиента </w:t>
      </w:r>
    </w:p>
    <w:p w:rsidR="00EF6542" w:rsidRPr="00691F6C" w:rsidRDefault="00EF6542" w:rsidP="00EF6542">
      <w:pPr>
        <w:spacing w:after="0"/>
        <w:ind w:firstLine="5954"/>
        <w:jc w:val="right"/>
        <w:rPr>
          <w:rFonts w:eastAsia="Calibri"/>
        </w:rPr>
      </w:pPr>
      <w:r w:rsidRPr="00691F6C">
        <w:rPr>
          <w:rFonts w:eastAsia="Calibri"/>
        </w:rPr>
        <w:t>ФИО руководителя</w:t>
      </w:r>
    </w:p>
    <w:p w:rsidR="00693A5D" w:rsidRPr="00691F6C" w:rsidRDefault="00693A5D" w:rsidP="00EF6542"/>
    <w:p w:rsidR="001E351B" w:rsidRPr="00691F6C" w:rsidRDefault="001E351B" w:rsidP="00EF6542">
      <w:r w:rsidRPr="00691F6C">
        <w:t>Уважаемый</w:t>
      </w:r>
      <w:r w:rsidR="00BF3D93" w:rsidRPr="00F93E71">
        <w:t xml:space="preserve"> </w:t>
      </w:r>
      <w:r w:rsidR="00BF3D93" w:rsidRPr="00BF3D93">
        <w:t>[</w:t>
      </w:r>
      <w:r w:rsidR="00BF3D93" w:rsidRPr="00BF3D93">
        <w:rPr>
          <w:i/>
        </w:rPr>
        <w:t>Имя Отчество</w:t>
      </w:r>
      <w:r w:rsidR="00BF3D93" w:rsidRPr="00BF3D93">
        <w:t>]</w:t>
      </w:r>
      <w:r w:rsidRPr="00691F6C">
        <w:t>!</w:t>
      </w:r>
    </w:p>
    <w:p w:rsidR="00EF6542" w:rsidRPr="00691F6C" w:rsidRDefault="00EF6542" w:rsidP="00EF6542"/>
    <w:p w:rsidR="00480E0C" w:rsidRPr="00D4044E" w:rsidRDefault="00480E0C" w:rsidP="00480E0C">
      <w:pPr>
        <w:pStyle w:val="affc"/>
        <w:ind w:left="0"/>
        <w:jc w:val="both"/>
      </w:pPr>
      <w:r w:rsidRPr="00D4044E">
        <w:rPr>
          <w:rFonts w:eastAsia="Calibri"/>
          <w:lang w:eastAsia="en-US"/>
        </w:rPr>
        <w:t xml:space="preserve">В связи с предстоящим аудитом бухгалтерской (финансовой) отчетности за </w:t>
      </w:r>
      <w:r w:rsidRPr="00D4044E">
        <w:rPr>
          <w:rFonts w:eastAsia="Calibri"/>
          <w:lang w:eastAsia="en-US"/>
        </w:rPr>
        <w:fldChar w:fldCharType="begin" w:fldLock="1"/>
      </w:r>
      <w:r w:rsidRPr="00D4044E">
        <w:rPr>
          <w:rFonts w:eastAsia="Calibri"/>
          <w:lang w:eastAsia="en-US"/>
        </w:rPr>
        <w:instrText>DOCVARIABLE AuditProjectPeriodYear \* MERGEFORMAT</w:instrText>
      </w:r>
      <w:r w:rsidRPr="00D4044E">
        <w:rPr>
          <w:rFonts w:eastAsia="Calibri"/>
          <w:lang w:eastAsia="en-US"/>
        </w:rPr>
        <w:fldChar w:fldCharType="separate"/>
      </w:r>
      <w:r w:rsidR="00D4044E" w:rsidRPr="00D4044E">
        <w:rPr>
          <w:rFonts w:eastAsia="Calibri"/>
          <w:i/>
          <w:lang w:eastAsia="en-US"/>
        </w:rPr>
        <w:t>[полное наименование клиента]</w:t>
      </w:r>
      <w:r w:rsidR="00D4044E">
        <w:rPr>
          <w:rFonts w:eastAsia="Calibri"/>
          <w:lang w:eastAsia="en-US"/>
        </w:rPr>
        <w:t xml:space="preserve"> </w:t>
      </w:r>
      <w:r w:rsidR="00D4044E">
        <w:t>за 202Х год</w:t>
      </w:r>
      <w:r w:rsidR="00C662AD">
        <w:t>,</w:t>
      </w:r>
      <w:r w:rsidR="00D4044E" w:rsidRPr="00D4044E">
        <w:rPr>
          <w:rFonts w:eastAsia="Calibri"/>
          <w:lang w:eastAsia="en-US"/>
        </w:rPr>
        <w:t xml:space="preserve"> </w:t>
      </w:r>
      <w:r w:rsidRPr="00D4044E">
        <w:rPr>
          <w:rFonts w:eastAsia="Calibri"/>
          <w:lang w:eastAsia="en-US"/>
        </w:rPr>
        <w:fldChar w:fldCharType="end"/>
      </w:r>
      <w:r w:rsidR="00C662AD">
        <w:rPr>
          <w:rFonts w:eastAsia="Calibri"/>
          <w:lang w:eastAsia="en-US"/>
        </w:rPr>
        <w:t>р</w:t>
      </w:r>
      <w:r w:rsidRPr="00D4044E">
        <w:rPr>
          <w:rFonts w:eastAsia="Calibri"/>
          <w:lang w:eastAsia="en-US"/>
        </w:rPr>
        <w:t xml:space="preserve">уководствуясь Кодексом профессиональной этики аудиторов, </w:t>
      </w:r>
      <w:r w:rsidR="00C662AD">
        <w:rPr>
          <w:rFonts w:eastAsia="Calibri"/>
          <w:lang w:eastAsia="en-US"/>
        </w:rPr>
        <w:t>пунктом А22 МСА 300 «Планирование аудита финансовой отчетности»</w:t>
      </w:r>
      <w:r w:rsidRPr="00D4044E">
        <w:rPr>
          <w:rFonts w:eastAsia="Calibri"/>
          <w:lang w:eastAsia="en-US"/>
        </w:rPr>
        <w:t xml:space="preserve"> </w:t>
      </w:r>
      <w:r w:rsidR="00C662AD">
        <w:rPr>
          <w:rFonts w:eastAsia="Calibri"/>
          <w:lang w:eastAsia="en-US"/>
        </w:rPr>
        <w:t xml:space="preserve">и необходимостью </w:t>
      </w:r>
      <w:r w:rsidRPr="00D4044E">
        <w:t>получить информацию по профессиональным аспектам, о которых мы должны быть осведомлены до того, как приступить к выполнению задания</w:t>
      </w:r>
      <w:r w:rsidR="00C662AD">
        <w:t>,</w:t>
      </w:r>
      <w:r w:rsidRPr="00D4044E">
        <w:t xml:space="preserve"> Вас </w:t>
      </w:r>
      <w:r w:rsidRPr="00D4044E">
        <w:rPr>
          <w:lang w:bidi="ru-RU"/>
        </w:rPr>
        <w:t xml:space="preserve">разрешить нам </w:t>
      </w:r>
      <w:r w:rsidRPr="00D4044E">
        <w:t xml:space="preserve">обратиться к </w:t>
      </w:r>
      <w:r w:rsidR="00F44BF0">
        <w:t>предшествующему аудитору</w:t>
      </w:r>
      <w:r w:rsidRPr="00D4044E">
        <w:rPr>
          <w:i/>
        </w:rPr>
        <w:t xml:space="preserve"> </w:t>
      </w:r>
      <w:r w:rsidR="00A91425">
        <w:fldChar w:fldCharType="begin" w:fldLock="1"/>
      </w:r>
      <w:r w:rsidR="00A91425">
        <w:instrText>DOCVARIABLE "ProjectПредшествующий аудитор" \* MERGEFORMAT</w:instrText>
      </w:r>
      <w:r w:rsidR="00A91425">
        <w:fldChar w:fldCharType="separate"/>
      </w:r>
      <w:r w:rsidR="00D4044E" w:rsidRPr="00F44BF0">
        <w:rPr>
          <w:i/>
        </w:rPr>
        <w:t xml:space="preserve">[полное наименование </w:t>
      </w:r>
      <w:r w:rsidR="00F44BF0" w:rsidRPr="00F44BF0">
        <w:rPr>
          <w:i/>
        </w:rPr>
        <w:t>аудиторской организации</w:t>
      </w:r>
      <w:r w:rsidR="00D4044E" w:rsidRPr="00F44BF0">
        <w:rPr>
          <w:i/>
        </w:rPr>
        <w:t>]</w:t>
      </w:r>
      <w:r w:rsidR="00D4044E" w:rsidRPr="00D4044E">
        <w:t xml:space="preserve"> </w:t>
      </w:r>
      <w:r w:rsidR="00A91425">
        <w:fldChar w:fldCharType="end"/>
      </w:r>
      <w:r w:rsidRPr="00D4044E">
        <w:t xml:space="preserve">с просьбой предоставить нам информацию, необходимую для выполнения процедур по принятию задания. </w:t>
      </w:r>
    </w:p>
    <w:p w:rsidR="00480E0C" w:rsidRPr="00D4044E" w:rsidRDefault="00480E0C" w:rsidP="00480E0C">
      <w:pPr>
        <w:pStyle w:val="affc"/>
        <w:ind w:left="0"/>
        <w:jc w:val="both"/>
      </w:pPr>
      <w:r w:rsidRPr="00D4044E">
        <w:t xml:space="preserve">Кроме того, </w:t>
      </w:r>
      <w:r w:rsidR="00537994" w:rsidRPr="00C6759B">
        <w:t>в случае заключения договора</w:t>
      </w:r>
      <w:r w:rsidR="00537994">
        <w:t xml:space="preserve">, </w:t>
      </w:r>
      <w:r w:rsidRPr="00D4044E">
        <w:t>нам может потребоваться ознакомиться с рабочей документацией</w:t>
      </w:r>
      <w:r w:rsidRPr="00D4044E">
        <w:rPr>
          <w:lang w:bidi="ru-RU"/>
        </w:rPr>
        <w:t xml:space="preserve"> </w:t>
      </w:r>
      <w:r w:rsidRPr="00E90355">
        <w:rPr>
          <w:i/>
        </w:rPr>
        <w:fldChar w:fldCharType="begin" w:fldLock="1"/>
      </w:r>
      <w:r w:rsidRPr="00E90355">
        <w:rPr>
          <w:i/>
        </w:rPr>
        <w:instrText>DOCVARIABLE "ProjectПредшествующий аудитор" \* MERGEFORMAT</w:instrText>
      </w:r>
      <w:r w:rsidRPr="00E90355">
        <w:rPr>
          <w:i/>
        </w:rPr>
        <w:fldChar w:fldCharType="separate"/>
      </w:r>
      <w:r w:rsidR="00D4044E" w:rsidRPr="00E90355">
        <w:rPr>
          <w:i/>
        </w:rPr>
        <w:t xml:space="preserve">[полное наименование </w:t>
      </w:r>
      <w:r w:rsidR="00E90355" w:rsidRPr="00E90355">
        <w:rPr>
          <w:i/>
        </w:rPr>
        <w:t>аудиторской организации</w:t>
      </w:r>
      <w:r w:rsidR="00D4044E" w:rsidRPr="00E90355">
        <w:rPr>
          <w:i/>
        </w:rPr>
        <w:t xml:space="preserve">] </w:t>
      </w:r>
      <w:r w:rsidRPr="00E90355">
        <w:rPr>
          <w:i/>
        </w:rPr>
        <w:fldChar w:fldCharType="end"/>
      </w:r>
      <w:r w:rsidRPr="00D4044E">
        <w:t>, подготовленной в ходе проведения аудита бухгалтерской (финансовой) отчетности</w:t>
      </w:r>
      <w:r w:rsidR="00E90355">
        <w:t xml:space="preserve"> </w:t>
      </w:r>
      <w:r w:rsidR="00E90355" w:rsidRPr="00F93E71">
        <w:t>[</w:t>
      </w:r>
      <w:r w:rsidR="00E90355" w:rsidRPr="00691F6C">
        <w:rPr>
          <w:i/>
        </w:rPr>
        <w:t xml:space="preserve">полное наименование </w:t>
      </w:r>
      <w:r w:rsidR="00E90355" w:rsidRPr="00C662AD">
        <w:rPr>
          <w:i/>
        </w:rPr>
        <w:t>клиента]</w:t>
      </w:r>
      <w:r w:rsidR="00E90355" w:rsidRPr="00F93E71">
        <w:t xml:space="preserve"> </w:t>
      </w:r>
      <w:r w:rsidRPr="00D4044E">
        <w:t>з</w:t>
      </w:r>
      <w:r w:rsidR="00E90355">
        <w:t xml:space="preserve">а 202Х год  </w:t>
      </w:r>
      <w:r w:rsidRPr="00D4044E">
        <w:t xml:space="preserve">с целью получения аудиторских доказательств в отношении остатков на начало </w:t>
      </w:r>
      <w:proofErr w:type="spellStart"/>
      <w:r w:rsidRPr="00D4044E">
        <w:t>аудируемого</w:t>
      </w:r>
      <w:proofErr w:type="spellEnd"/>
      <w:r w:rsidRPr="00D4044E">
        <w:t xml:space="preserve"> периода для использования полученной информации при планировании и проведении аудита бухгалтерской (финансовой) отчетности </w:t>
      </w:r>
      <w:r w:rsidR="00A91425">
        <w:fldChar w:fldCharType="begin" w:fldLock="1"/>
      </w:r>
      <w:r w:rsidR="00A91425">
        <w:instrText>DOCVARIABLE AuditProjectPeriodYear \* MERGEF</w:instrText>
      </w:r>
      <w:r w:rsidR="00A91425">
        <w:instrText>ORMAT</w:instrText>
      </w:r>
      <w:r w:rsidR="00A91425">
        <w:fldChar w:fldCharType="separate"/>
      </w:r>
      <w:r w:rsidR="00D4044E" w:rsidRPr="00E90355">
        <w:rPr>
          <w:i/>
        </w:rPr>
        <w:t>[полное наименование клиент</w:t>
      </w:r>
      <w:r w:rsidR="00D4044E" w:rsidRPr="00C662AD">
        <w:rPr>
          <w:i/>
        </w:rPr>
        <w:t>а]</w:t>
      </w:r>
      <w:r w:rsidR="00E90355">
        <w:t xml:space="preserve"> за 202Х год</w:t>
      </w:r>
      <w:r w:rsidR="00A91425">
        <w:fldChar w:fldCharType="end"/>
      </w:r>
      <w:r w:rsidRPr="00D4044E">
        <w:t>. Поэтому мы также просим разрешения ознакомиться с рабочей документацией</w:t>
      </w:r>
      <w:r w:rsidR="00E90355">
        <w:t xml:space="preserve"> </w:t>
      </w:r>
      <w:r w:rsidR="00E90355" w:rsidRPr="00E90355">
        <w:rPr>
          <w:i/>
        </w:rPr>
        <w:fldChar w:fldCharType="begin" w:fldLock="1"/>
      </w:r>
      <w:r w:rsidR="00E90355" w:rsidRPr="00E90355">
        <w:rPr>
          <w:i/>
        </w:rPr>
        <w:instrText>DOCVARIABLE "ProjectПредшествующий аудитор" \* MERGEFORMAT</w:instrText>
      </w:r>
      <w:r w:rsidR="00E90355" w:rsidRPr="00E90355">
        <w:rPr>
          <w:i/>
        </w:rPr>
        <w:fldChar w:fldCharType="separate"/>
      </w:r>
      <w:r w:rsidR="00E90355" w:rsidRPr="00E90355">
        <w:rPr>
          <w:i/>
        </w:rPr>
        <w:t xml:space="preserve">[полное наименование аудиторской организации] </w:t>
      </w:r>
      <w:r w:rsidR="00E90355" w:rsidRPr="00E90355">
        <w:rPr>
          <w:i/>
        </w:rPr>
        <w:fldChar w:fldCharType="end"/>
      </w:r>
      <w:r w:rsidR="00E90355" w:rsidRPr="00E90355">
        <w:t xml:space="preserve"> </w:t>
      </w:r>
      <w:r w:rsidR="00E90355" w:rsidRPr="00D4044E">
        <w:t>з</w:t>
      </w:r>
      <w:r w:rsidR="00E90355">
        <w:t>а 202Х год</w:t>
      </w:r>
      <w:r w:rsidRPr="00D4044E">
        <w:t xml:space="preserve"> в случае возникновения такой необходимости.</w:t>
      </w:r>
    </w:p>
    <w:p w:rsidR="00480E0C" w:rsidRPr="00D4044E" w:rsidRDefault="00480E0C" w:rsidP="00737421"/>
    <w:p w:rsidR="00C662AD" w:rsidRPr="00A72935" w:rsidRDefault="00C662AD" w:rsidP="00A72935">
      <w:r w:rsidRPr="00C662AD">
        <w:t xml:space="preserve">Если Вы согласны с вышеизложенным, просим Вас подписать данное письмо и направить его </w:t>
      </w:r>
      <w:r w:rsidR="00A72935">
        <w:t>по</w:t>
      </w:r>
      <w:r w:rsidR="00A72935" w:rsidRPr="00691F6C">
        <w:t xml:space="preserve"> адрес</w:t>
      </w:r>
      <w:r w:rsidR="00A72935">
        <w:t>у</w:t>
      </w:r>
      <w:r w:rsidR="00A72935" w:rsidRPr="00691F6C">
        <w:t>:</w:t>
      </w:r>
      <w:r w:rsidR="00A72935" w:rsidRPr="00445969">
        <w:t xml:space="preserve"> [</w:t>
      </w:r>
      <w:r w:rsidR="00A72935" w:rsidRPr="00BF3D93">
        <w:rPr>
          <w:i/>
        </w:rPr>
        <w:t>укажите адрес аудиторской организации</w:t>
      </w:r>
      <w:r w:rsidR="00A72935" w:rsidRPr="00445969">
        <w:t>]</w:t>
      </w:r>
      <w:r w:rsidR="00A72935">
        <w:t>.</w:t>
      </w:r>
    </w:p>
    <w:p w:rsidR="00480E0C" w:rsidRPr="001F54D3" w:rsidRDefault="00480E0C" w:rsidP="00737421"/>
    <w:p w:rsidR="001E6962" w:rsidRDefault="006418DC" w:rsidP="00EF6542">
      <w:r w:rsidRPr="00691F6C">
        <w:t xml:space="preserve">C уважением, </w:t>
      </w:r>
    </w:p>
    <w:p w:rsidR="00A72935" w:rsidRDefault="00014AE0" w:rsidP="00A72935">
      <w:r>
        <w:t>Руководитель задания по аудиту</w:t>
      </w:r>
      <w:r w:rsidRPr="00014AE0">
        <w:t>/</w:t>
      </w:r>
      <w:r w:rsidR="005718EE">
        <w:t xml:space="preserve">Аудитор </w:t>
      </w:r>
      <w:proofErr w:type="gramStart"/>
      <w:r w:rsidR="005718EE">
        <w:t>(</w:t>
      </w:r>
      <w:r w:rsidRPr="00014AE0">
        <w:t xml:space="preserve"> </w:t>
      </w:r>
      <w:r w:rsidR="00A72935" w:rsidRPr="00014AE0">
        <w:t>подпись</w:t>
      </w:r>
      <w:proofErr w:type="gramEnd"/>
      <w:r w:rsidR="005718EE">
        <w:t>)</w:t>
      </w:r>
      <w:r w:rsidR="00A72935" w:rsidRPr="00014AE0">
        <w:t xml:space="preserve"> </w:t>
      </w:r>
      <w:r w:rsidR="00A72935">
        <w:t>ФИО</w:t>
      </w:r>
    </w:p>
    <w:p w:rsidR="003B6EAB" w:rsidRPr="00691F6C" w:rsidRDefault="005718EE" w:rsidP="00A72935">
      <w:pPr>
        <w:rPr>
          <w:lang w:eastAsia="ru-RU"/>
        </w:rPr>
      </w:pPr>
      <w:r>
        <w:t>дата</w:t>
      </w:r>
      <w:bookmarkStart w:id="0" w:name="_GoBack"/>
      <w:bookmarkEnd w:id="0"/>
      <w:r w:rsidR="00EF6542" w:rsidRPr="00691F6C">
        <w:rPr>
          <w:lang w:eastAsia="ru-RU"/>
        </w:rPr>
        <w:t xml:space="preserve"> </w:t>
      </w:r>
    </w:p>
    <w:p w:rsidR="00894817" w:rsidRDefault="00894817" w:rsidP="00894817"/>
    <w:p w:rsidR="00D07DD0" w:rsidRDefault="00D07DD0" w:rsidP="00EF6542"/>
    <w:sectPr w:rsidR="00D07DD0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425" w:rsidRDefault="00A91425" w:rsidP="00EF6542">
      <w:r>
        <w:separator/>
      </w:r>
    </w:p>
    <w:p w:rsidR="00A91425" w:rsidRDefault="00A91425" w:rsidP="00EF6542"/>
    <w:p w:rsidR="00A91425" w:rsidRDefault="00A91425" w:rsidP="00EF6542"/>
  </w:endnote>
  <w:endnote w:type="continuationSeparator" w:id="0">
    <w:p w:rsidR="00A91425" w:rsidRDefault="00A91425" w:rsidP="00EF6542">
      <w:r>
        <w:continuationSeparator/>
      </w:r>
    </w:p>
    <w:p w:rsidR="00A91425" w:rsidRDefault="00A91425" w:rsidP="00EF6542"/>
    <w:p w:rsidR="00A91425" w:rsidRDefault="00A91425" w:rsidP="00EF6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425" w:rsidRDefault="00A91425" w:rsidP="00EF6542">
      <w:r>
        <w:separator/>
      </w:r>
    </w:p>
    <w:p w:rsidR="00A91425" w:rsidRDefault="00A91425" w:rsidP="00EF6542"/>
    <w:p w:rsidR="00A91425" w:rsidRDefault="00A91425" w:rsidP="00EF6542"/>
  </w:footnote>
  <w:footnote w:type="continuationSeparator" w:id="0">
    <w:p w:rsidR="00A91425" w:rsidRDefault="00A91425" w:rsidP="00EF6542">
      <w:r>
        <w:continuationSeparator/>
      </w:r>
    </w:p>
    <w:p w:rsidR="00A91425" w:rsidRDefault="00A91425" w:rsidP="00EF6542"/>
    <w:p w:rsidR="00A91425" w:rsidRDefault="00A91425" w:rsidP="00EF654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0513C" w:rsidRDefault="00F0513C" w:rsidP="00F0513C">
    <w:pPr>
      <w:pStyle w:val="ac"/>
      <w:ind w:right="360"/>
    </w:pPr>
  </w:p>
  <w:p w:rsidR="001F4FBC" w:rsidRDefault="001F4FBC" w:rsidP="00EF6542"/>
  <w:p w:rsidR="00C7054B" w:rsidRDefault="00C7054B" w:rsidP="00EF654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54B" w:rsidRPr="00EF6542" w:rsidRDefault="00691F6C" w:rsidP="00EF6542">
    <w:pPr>
      <w:pBdr>
        <w:bottom w:val="single" w:sz="4" w:space="1" w:color="auto"/>
      </w:pBdr>
      <w:rPr>
        <w:rFonts w:ascii="Arial" w:hAnsi="Arial" w:cs="Arial"/>
        <w:i/>
        <w:lang w:eastAsia="en-GB"/>
      </w:rPr>
    </w:pPr>
    <w:r w:rsidRPr="00EF6542">
      <w:rPr>
        <w:rFonts w:ascii="Arial" w:hAnsi="Arial" w:cs="Arial"/>
        <w:i/>
        <w:lang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6C" w:rsidRPr="00691F6C" w:rsidRDefault="00691F6C" w:rsidP="00EF6542">
    <w:pPr>
      <w:rPr>
        <w:rFonts w:ascii="Arial" w:hAnsi="Arial"/>
        <w:lang w:eastAsia="en-GB"/>
      </w:rPr>
    </w:pPr>
    <w:r w:rsidRPr="00691F6C">
      <w:rPr>
        <w:lang w:eastAsia="en-GB"/>
      </w:rPr>
      <w:t>Разработано и рекомендовано для членов ААС</w:t>
    </w:r>
  </w:p>
  <w:p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A9B"/>
    <w:rsid w:val="000101E6"/>
    <w:rsid w:val="00014AE0"/>
    <w:rsid w:val="00024BF6"/>
    <w:rsid w:val="00025207"/>
    <w:rsid w:val="000907BB"/>
    <w:rsid w:val="00095775"/>
    <w:rsid w:val="000A70EE"/>
    <w:rsid w:val="000C0F54"/>
    <w:rsid w:val="000D6774"/>
    <w:rsid w:val="0010270E"/>
    <w:rsid w:val="001246FB"/>
    <w:rsid w:val="00154291"/>
    <w:rsid w:val="00163D3B"/>
    <w:rsid w:val="001755FF"/>
    <w:rsid w:val="00194928"/>
    <w:rsid w:val="001A3B44"/>
    <w:rsid w:val="001B4B8F"/>
    <w:rsid w:val="001C64A7"/>
    <w:rsid w:val="001E31AA"/>
    <w:rsid w:val="001E351B"/>
    <w:rsid w:val="001E6962"/>
    <w:rsid w:val="001F4FBC"/>
    <w:rsid w:val="00201031"/>
    <w:rsid w:val="00207041"/>
    <w:rsid w:val="0021213E"/>
    <w:rsid w:val="002123A1"/>
    <w:rsid w:val="00222B09"/>
    <w:rsid w:val="00227D42"/>
    <w:rsid w:val="0023782D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A4329"/>
    <w:rsid w:val="003A5454"/>
    <w:rsid w:val="003B0127"/>
    <w:rsid w:val="003B6EAB"/>
    <w:rsid w:val="003F2363"/>
    <w:rsid w:val="003F52C0"/>
    <w:rsid w:val="004257E2"/>
    <w:rsid w:val="00437AFF"/>
    <w:rsid w:val="00455129"/>
    <w:rsid w:val="004676FE"/>
    <w:rsid w:val="00467E7E"/>
    <w:rsid w:val="00480E0C"/>
    <w:rsid w:val="004850E7"/>
    <w:rsid w:val="00496EE2"/>
    <w:rsid w:val="004A5D93"/>
    <w:rsid w:val="004A6E3A"/>
    <w:rsid w:val="004B456E"/>
    <w:rsid w:val="004C311F"/>
    <w:rsid w:val="005025BC"/>
    <w:rsid w:val="00521C2B"/>
    <w:rsid w:val="0052619E"/>
    <w:rsid w:val="00537994"/>
    <w:rsid w:val="00556983"/>
    <w:rsid w:val="00561842"/>
    <w:rsid w:val="005718EE"/>
    <w:rsid w:val="00577B71"/>
    <w:rsid w:val="00584D87"/>
    <w:rsid w:val="005D0D37"/>
    <w:rsid w:val="005D5D54"/>
    <w:rsid w:val="005D7C2A"/>
    <w:rsid w:val="005E3071"/>
    <w:rsid w:val="005F2075"/>
    <w:rsid w:val="0061610E"/>
    <w:rsid w:val="006339BB"/>
    <w:rsid w:val="006418DC"/>
    <w:rsid w:val="006470A7"/>
    <w:rsid w:val="00691F6C"/>
    <w:rsid w:val="00693963"/>
    <w:rsid w:val="00693A5D"/>
    <w:rsid w:val="006A2AE1"/>
    <w:rsid w:val="006A6933"/>
    <w:rsid w:val="006B022B"/>
    <w:rsid w:val="006D493B"/>
    <w:rsid w:val="006E6941"/>
    <w:rsid w:val="006F3658"/>
    <w:rsid w:val="00702644"/>
    <w:rsid w:val="00726DD5"/>
    <w:rsid w:val="00737421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7D7B9C"/>
    <w:rsid w:val="00802ED9"/>
    <w:rsid w:val="00815A08"/>
    <w:rsid w:val="008227F2"/>
    <w:rsid w:val="008676EF"/>
    <w:rsid w:val="008736E9"/>
    <w:rsid w:val="0089403F"/>
    <w:rsid w:val="00894817"/>
    <w:rsid w:val="00897F42"/>
    <w:rsid w:val="008C288E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A11989"/>
    <w:rsid w:val="00A13FDD"/>
    <w:rsid w:val="00A3128B"/>
    <w:rsid w:val="00A459B6"/>
    <w:rsid w:val="00A54A17"/>
    <w:rsid w:val="00A72935"/>
    <w:rsid w:val="00A76AD6"/>
    <w:rsid w:val="00A8683B"/>
    <w:rsid w:val="00A90767"/>
    <w:rsid w:val="00A91425"/>
    <w:rsid w:val="00AD2828"/>
    <w:rsid w:val="00AE154E"/>
    <w:rsid w:val="00B01771"/>
    <w:rsid w:val="00B1129F"/>
    <w:rsid w:val="00B17870"/>
    <w:rsid w:val="00B377CF"/>
    <w:rsid w:val="00B44FA0"/>
    <w:rsid w:val="00B72F82"/>
    <w:rsid w:val="00B868FA"/>
    <w:rsid w:val="00BC3874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4ADC"/>
    <w:rsid w:val="00C40565"/>
    <w:rsid w:val="00C569CC"/>
    <w:rsid w:val="00C662AD"/>
    <w:rsid w:val="00C6759B"/>
    <w:rsid w:val="00C7054B"/>
    <w:rsid w:val="00D07DD0"/>
    <w:rsid w:val="00D134F0"/>
    <w:rsid w:val="00D234A6"/>
    <w:rsid w:val="00D4044E"/>
    <w:rsid w:val="00D47A96"/>
    <w:rsid w:val="00D50E0A"/>
    <w:rsid w:val="00DA5D57"/>
    <w:rsid w:val="00DA6BC1"/>
    <w:rsid w:val="00DB2C91"/>
    <w:rsid w:val="00DD5ECD"/>
    <w:rsid w:val="00DE73FF"/>
    <w:rsid w:val="00DF3A9B"/>
    <w:rsid w:val="00E05086"/>
    <w:rsid w:val="00E12E56"/>
    <w:rsid w:val="00E14110"/>
    <w:rsid w:val="00E26A61"/>
    <w:rsid w:val="00E60DD7"/>
    <w:rsid w:val="00E7075B"/>
    <w:rsid w:val="00E90355"/>
    <w:rsid w:val="00EB0A99"/>
    <w:rsid w:val="00EC1B9F"/>
    <w:rsid w:val="00EC3D55"/>
    <w:rsid w:val="00EE1ABD"/>
    <w:rsid w:val="00EF4CA9"/>
    <w:rsid w:val="00EF5775"/>
    <w:rsid w:val="00EF6542"/>
    <w:rsid w:val="00F001AB"/>
    <w:rsid w:val="00F0057D"/>
    <w:rsid w:val="00F0513C"/>
    <w:rsid w:val="00F17825"/>
    <w:rsid w:val="00F2402F"/>
    <w:rsid w:val="00F341EB"/>
    <w:rsid w:val="00F44BF0"/>
    <w:rsid w:val="00F57216"/>
    <w:rsid w:val="00F66D21"/>
    <w:rsid w:val="00F832D5"/>
    <w:rsid w:val="00F93E71"/>
    <w:rsid w:val="00F97CE2"/>
    <w:rsid w:val="00FC451E"/>
    <w:rsid w:val="00FD068D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8D6D61"/>
  <w15:docId w15:val="{685B1668-DC31-4EBD-B127-65F57DA14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EF6542"/>
    <w:pPr>
      <w:spacing w:after="100"/>
      <w:jc w:val="both"/>
    </w:pPr>
    <w:rPr>
      <w:sz w:val="24"/>
      <w:szCs w:val="24"/>
      <w:lang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</w:style>
  <w:style w:type="paragraph" w:styleId="aff5">
    <w:name w:val="Signature"/>
    <w:basedOn w:val="a5"/>
    <w:rsid w:val="009935AE"/>
    <w:pPr>
      <w:spacing w:after="400"/>
      <w:jc w:val="left"/>
    </w:pPr>
  </w:style>
  <w:style w:type="paragraph" w:customStyle="1" w:styleId="aff6">
    <w:name w:val="Кому"/>
    <w:basedOn w:val="a5"/>
    <w:unhideWhenUsed/>
    <w:qFormat/>
    <w:rsid w:val="00773701"/>
    <w:pPr>
      <w:jc w:val="right"/>
    </w:p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affc">
    <w:name w:val="Normal Indent"/>
    <w:basedOn w:val="a5"/>
    <w:rsid w:val="00480E0C"/>
    <w:pPr>
      <w:spacing w:before="120" w:after="120"/>
      <w:ind w:left="851"/>
      <w:jc w:val="left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42253-226F-47D8-AC3E-04C3A6CF8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2014-12-02T12:07:00Z</cp:lastPrinted>
  <dcterms:created xsi:type="dcterms:W3CDTF">2024-09-27T07:20:00Z</dcterms:created>
  <dcterms:modified xsi:type="dcterms:W3CDTF">2024-12-18T14:43:00Z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